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5AD92FF1" w:rsidR="005B549F" w:rsidRDefault="00E9243F" w:rsidP="00464C0D">
      <w:pPr>
        <w:pStyle w:val="Title"/>
      </w:pPr>
      <w:r>
        <w:t>Equipment Study</w:t>
      </w:r>
    </w:p>
    <w:p w14:paraId="2D50B8FF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b/>
          <w:bCs/>
          <w:sz w:val="24"/>
          <w:szCs w:val="24"/>
        </w:rPr>
        <w:t>Tillage Equipment Study on Border Makers</w:t>
      </w:r>
    </w:p>
    <w:p w14:paraId="0CD5CA82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C695BA" w14:textId="77777777" w:rsidR="00156665" w:rsidRPr="00156665" w:rsidRDefault="00156665" w:rsidP="001566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What is the equipment number or identification of this unit?</w:t>
      </w:r>
    </w:p>
    <w:p w14:paraId="5D6AB265" w14:textId="69CAA27F" w:rsid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C8D587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4AC4E0" w14:textId="77777777" w:rsidR="00156665" w:rsidRPr="00156665" w:rsidRDefault="00156665" w:rsidP="001566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What is the proper use of this equipment?</w:t>
      </w:r>
    </w:p>
    <w:p w14:paraId="0C6FB82B" w14:textId="0E4DB6FE" w:rsid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71E75E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F90796" w14:textId="77777777" w:rsidR="00156665" w:rsidRPr="00156665" w:rsidRDefault="00156665" w:rsidP="001566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What is the size of border that this unit will make?</w:t>
      </w:r>
    </w:p>
    <w:p w14:paraId="50A4E7A6" w14:textId="75F4E6E3" w:rsid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4A870B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57A332" w14:textId="77777777" w:rsidR="00156665" w:rsidRPr="00156665" w:rsidRDefault="00156665" w:rsidP="001566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What is the size of the basic frame?</w:t>
      </w:r>
    </w:p>
    <w:p w14:paraId="7A1C9179" w14:textId="6AD1D1CE" w:rsid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6AB14B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05C6C5" w14:textId="77777777" w:rsidR="00156665" w:rsidRPr="00156665" w:rsidRDefault="00156665" w:rsidP="001566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What is the size of the hitch mechanism?</w:t>
      </w:r>
    </w:p>
    <w:p w14:paraId="39A73820" w14:textId="33550CD1" w:rsid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D98B23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21052E" w14:textId="77777777" w:rsidR="00156665" w:rsidRPr="00156665" w:rsidRDefault="00156665" w:rsidP="001566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What size are the border making blades?</w:t>
      </w:r>
    </w:p>
    <w:p w14:paraId="10D0A296" w14:textId="003B9126" w:rsid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3C0EFD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FA050C" w14:textId="77777777" w:rsidR="00156665" w:rsidRPr="00156665" w:rsidRDefault="00156665" w:rsidP="001566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How are blocks put along side the borders?</w:t>
      </w:r>
    </w:p>
    <w:p w14:paraId="48A06BCF" w14:textId="30F5E952" w:rsid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4B00D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54C4DB" w14:textId="77777777" w:rsidR="00156665" w:rsidRPr="00156665" w:rsidRDefault="00156665" w:rsidP="001566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Explain how the blocker system creates blocks automatically.</w:t>
      </w:r>
    </w:p>
    <w:p w14:paraId="4810EB89" w14:textId="5D6650ED" w:rsid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B8158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28C8C6" w14:textId="77777777" w:rsidR="00156665" w:rsidRPr="00156665" w:rsidRDefault="00156665" w:rsidP="001566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How is depth regulated on this unit?</w:t>
      </w:r>
    </w:p>
    <w:p w14:paraId="53AB443F" w14:textId="4913C3EB" w:rsid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4FF181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660970" w14:textId="77777777" w:rsidR="00156665" w:rsidRPr="00156665" w:rsidRDefault="00156665" w:rsidP="001566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What are the wear points on this unit?</w:t>
      </w:r>
    </w:p>
    <w:p w14:paraId="218504C0" w14:textId="0810CBC2" w:rsid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657692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14055B" w14:textId="77777777" w:rsidR="00156665" w:rsidRPr="00156665" w:rsidRDefault="00156665" w:rsidP="001566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How is lubrication taken accomplished on this unit?</w:t>
      </w:r>
    </w:p>
    <w:p w14:paraId="261E321A" w14:textId="3EB8585B" w:rsid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227B44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74D234" w14:textId="77777777" w:rsidR="00156665" w:rsidRPr="00156665" w:rsidRDefault="00156665" w:rsidP="001566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List any problems that this unit has.</w:t>
      </w:r>
    </w:p>
    <w:p w14:paraId="6FB10F05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9A3603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171365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4FB85F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60F492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9359A2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343431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C2EFCC" w14:textId="77777777" w:rsidR="00156665" w:rsidRPr="00156665" w:rsidRDefault="00156665" w:rsidP="00156665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Locate the following parts on this unit:</w:t>
      </w:r>
    </w:p>
    <w:p w14:paraId="0C766790" w14:textId="77777777" w:rsidR="00156665" w:rsidRPr="00156665" w:rsidRDefault="00156665" w:rsidP="00156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6FBBEE" w14:textId="77777777" w:rsidR="00156665" w:rsidRPr="00156665" w:rsidRDefault="00156665" w:rsidP="00156665">
      <w:pPr>
        <w:numPr>
          <w:ilvl w:val="1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Tool bar</w:t>
      </w:r>
    </w:p>
    <w:p w14:paraId="1A897148" w14:textId="77777777" w:rsidR="00156665" w:rsidRPr="00156665" w:rsidRDefault="00156665" w:rsidP="00156665">
      <w:pPr>
        <w:numPr>
          <w:ilvl w:val="1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Lower links</w:t>
      </w:r>
    </w:p>
    <w:p w14:paraId="25CB8623" w14:textId="77777777" w:rsidR="00156665" w:rsidRPr="00156665" w:rsidRDefault="00156665" w:rsidP="00156665">
      <w:pPr>
        <w:numPr>
          <w:ilvl w:val="1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Upper link</w:t>
      </w:r>
    </w:p>
    <w:p w14:paraId="0BE5C249" w14:textId="77777777" w:rsidR="00156665" w:rsidRPr="00156665" w:rsidRDefault="00156665" w:rsidP="00156665">
      <w:pPr>
        <w:numPr>
          <w:ilvl w:val="1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Standards</w:t>
      </w:r>
    </w:p>
    <w:p w14:paraId="085B2EA2" w14:textId="77777777" w:rsidR="00156665" w:rsidRPr="00156665" w:rsidRDefault="00156665" w:rsidP="00156665">
      <w:pPr>
        <w:numPr>
          <w:ilvl w:val="1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Disks</w:t>
      </w:r>
    </w:p>
    <w:p w14:paraId="2D18B49A" w14:textId="77777777" w:rsidR="00156665" w:rsidRPr="00156665" w:rsidRDefault="00156665" w:rsidP="00156665">
      <w:pPr>
        <w:numPr>
          <w:ilvl w:val="1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Blocker units</w:t>
      </w:r>
    </w:p>
    <w:p w14:paraId="27D530D1" w14:textId="77777777" w:rsidR="00156665" w:rsidRPr="00156665" w:rsidRDefault="00156665" w:rsidP="00156665">
      <w:pPr>
        <w:numPr>
          <w:ilvl w:val="1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Automatic device for blocking</w:t>
      </w:r>
    </w:p>
    <w:p w14:paraId="38BE9698" w14:textId="77777777" w:rsidR="00156665" w:rsidRPr="00156665" w:rsidRDefault="00156665" w:rsidP="00156665">
      <w:pPr>
        <w:numPr>
          <w:ilvl w:val="1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665">
        <w:rPr>
          <w:rFonts w:ascii="Times New Roman" w:eastAsia="Times New Roman" w:hAnsi="Times New Roman" w:cs="Times New Roman"/>
          <w:sz w:val="24"/>
          <w:szCs w:val="24"/>
        </w:rPr>
        <w:t>Axles</w:t>
      </w:r>
    </w:p>
    <w:p w14:paraId="5911145B" w14:textId="77777777" w:rsidR="00156665" w:rsidRPr="00156665" w:rsidRDefault="00156665" w:rsidP="00156665"/>
    <w:sectPr w:rsidR="00156665" w:rsidRPr="00156665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6D9E5" w14:textId="77777777" w:rsidR="00C021A9" w:rsidRDefault="00C021A9" w:rsidP="00CD71D0">
      <w:pPr>
        <w:spacing w:after="0" w:line="240" w:lineRule="auto"/>
      </w:pPr>
      <w:r>
        <w:separator/>
      </w:r>
    </w:p>
  </w:endnote>
  <w:endnote w:type="continuationSeparator" w:id="0">
    <w:p w14:paraId="1F723009" w14:textId="77777777" w:rsidR="00C021A9" w:rsidRDefault="00C021A9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C134D61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E9243F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D5405" w14:textId="77777777" w:rsidR="00C021A9" w:rsidRDefault="00C021A9" w:rsidP="00CD71D0">
      <w:pPr>
        <w:spacing w:after="0" w:line="240" w:lineRule="auto"/>
      </w:pPr>
      <w:r>
        <w:separator/>
      </w:r>
    </w:p>
  </w:footnote>
  <w:footnote w:type="continuationSeparator" w:id="0">
    <w:p w14:paraId="472EE3D8" w14:textId="77777777" w:rsidR="00C021A9" w:rsidRDefault="00C021A9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1D612D08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156665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F9198B"/>
    <w:multiLevelType w:val="hybridMultilevel"/>
    <w:tmpl w:val="1F36B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35"/>
  </w:num>
  <w:num w:numId="2" w16cid:durableId="532883076">
    <w:abstractNumId w:val="24"/>
  </w:num>
  <w:num w:numId="3" w16cid:durableId="1688143260">
    <w:abstractNumId w:val="18"/>
  </w:num>
  <w:num w:numId="4" w16cid:durableId="320041939">
    <w:abstractNumId w:val="16"/>
  </w:num>
  <w:num w:numId="5" w16cid:durableId="1238786984">
    <w:abstractNumId w:val="27"/>
  </w:num>
  <w:num w:numId="6" w16cid:durableId="1532037393">
    <w:abstractNumId w:val="30"/>
  </w:num>
  <w:num w:numId="7" w16cid:durableId="1269655105">
    <w:abstractNumId w:val="17"/>
  </w:num>
  <w:num w:numId="8" w16cid:durableId="1093161213">
    <w:abstractNumId w:val="32"/>
  </w:num>
  <w:num w:numId="9" w16cid:durableId="1867138649">
    <w:abstractNumId w:val="13"/>
  </w:num>
  <w:num w:numId="10" w16cid:durableId="1619291114">
    <w:abstractNumId w:val="3"/>
  </w:num>
  <w:num w:numId="11" w16cid:durableId="234248285">
    <w:abstractNumId w:val="19"/>
  </w:num>
  <w:num w:numId="12" w16cid:durableId="709308004">
    <w:abstractNumId w:val="31"/>
  </w:num>
  <w:num w:numId="13" w16cid:durableId="33119727">
    <w:abstractNumId w:val="36"/>
  </w:num>
  <w:num w:numId="14" w16cid:durableId="1983919531">
    <w:abstractNumId w:val="26"/>
  </w:num>
  <w:num w:numId="15" w16cid:durableId="170072787">
    <w:abstractNumId w:val="6"/>
  </w:num>
  <w:num w:numId="16" w16cid:durableId="1739546439">
    <w:abstractNumId w:val="5"/>
  </w:num>
  <w:num w:numId="17" w16cid:durableId="1109665833">
    <w:abstractNumId w:val="21"/>
  </w:num>
  <w:num w:numId="18" w16cid:durableId="980622018">
    <w:abstractNumId w:val="9"/>
  </w:num>
  <w:num w:numId="19" w16cid:durableId="720783968">
    <w:abstractNumId w:val="12"/>
  </w:num>
  <w:num w:numId="20" w16cid:durableId="2001038560">
    <w:abstractNumId w:val="20"/>
  </w:num>
  <w:num w:numId="21" w16cid:durableId="1115753626">
    <w:abstractNumId w:val="29"/>
  </w:num>
  <w:num w:numId="22" w16cid:durableId="1316565486">
    <w:abstractNumId w:val="15"/>
  </w:num>
  <w:num w:numId="23" w16cid:durableId="1283463573">
    <w:abstractNumId w:val="10"/>
  </w:num>
  <w:num w:numId="24" w16cid:durableId="1664889169">
    <w:abstractNumId w:val="25"/>
  </w:num>
  <w:num w:numId="25" w16cid:durableId="885221321">
    <w:abstractNumId w:val="4"/>
  </w:num>
  <w:num w:numId="26" w16cid:durableId="1894730958">
    <w:abstractNumId w:val="0"/>
  </w:num>
  <w:num w:numId="27" w16cid:durableId="280889971">
    <w:abstractNumId w:val="11"/>
  </w:num>
  <w:num w:numId="28" w16cid:durableId="1864631475">
    <w:abstractNumId w:val="22"/>
  </w:num>
  <w:num w:numId="29" w16cid:durableId="1719087050">
    <w:abstractNumId w:val="33"/>
  </w:num>
  <w:num w:numId="30" w16cid:durableId="818496982">
    <w:abstractNumId w:val="23"/>
  </w:num>
  <w:num w:numId="31" w16cid:durableId="510609942">
    <w:abstractNumId w:val="28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34"/>
  </w:num>
  <w:num w:numId="35" w16cid:durableId="1110469193">
    <w:abstractNumId w:val="7"/>
  </w:num>
  <w:num w:numId="36" w16cid:durableId="1952394740">
    <w:abstractNumId w:val="14"/>
  </w:num>
  <w:num w:numId="37" w16cid:durableId="10966324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95BE9"/>
    <w:rsid w:val="000E6131"/>
    <w:rsid w:val="00102AFC"/>
    <w:rsid w:val="00132629"/>
    <w:rsid w:val="00156665"/>
    <w:rsid w:val="00183F44"/>
    <w:rsid w:val="00207B0D"/>
    <w:rsid w:val="00212093"/>
    <w:rsid w:val="00213D42"/>
    <w:rsid w:val="00266CF0"/>
    <w:rsid w:val="002A48D2"/>
    <w:rsid w:val="002E0F41"/>
    <w:rsid w:val="003A273B"/>
    <w:rsid w:val="003C5B2F"/>
    <w:rsid w:val="003D08B5"/>
    <w:rsid w:val="00464C0D"/>
    <w:rsid w:val="005B549F"/>
    <w:rsid w:val="005D16B1"/>
    <w:rsid w:val="00654ECF"/>
    <w:rsid w:val="00656E6A"/>
    <w:rsid w:val="00672761"/>
    <w:rsid w:val="00726CDC"/>
    <w:rsid w:val="007A1A7A"/>
    <w:rsid w:val="00807F4B"/>
    <w:rsid w:val="00977AF9"/>
    <w:rsid w:val="00992739"/>
    <w:rsid w:val="00A9258A"/>
    <w:rsid w:val="00C021A9"/>
    <w:rsid w:val="00C04B4B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2022-09-06T20:01:00Z</dcterms:created>
  <dcterms:modified xsi:type="dcterms:W3CDTF">2022-09-06T20:01:00Z</dcterms:modified>
</cp:coreProperties>
</file>